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FFADC" w14:textId="2805C8EE" w:rsidR="00041E99" w:rsidRPr="00AA2353" w:rsidRDefault="00041E99" w:rsidP="00041E99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S2-220192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</w:p>
    <w:p w14:paraId="4C2777B4" w14:textId="77777777" w:rsidR="00041E99" w:rsidRPr="00AA2353" w:rsidRDefault="00041E99" w:rsidP="00041E99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06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12 April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75D93DC0" w14:textId="77777777" w:rsidR="00214A83" w:rsidRDefault="00214A83" w:rsidP="00214A83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#S2-149E</w:t>
      </w:r>
      <w:r>
        <w:rPr>
          <w:rFonts w:cs="Arial"/>
          <w:bCs/>
          <w:sz w:val="24"/>
          <w:szCs w:val="22"/>
        </w:rPr>
        <w:tab/>
        <w:t>S2-2200062</w:t>
      </w:r>
    </w:p>
    <w:p w14:paraId="198654C5" w14:textId="77777777" w:rsidR="00214A83" w:rsidRDefault="00214A83" w:rsidP="00214A83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14 - 25 February, 2022, Electronic meeting</w:t>
      </w:r>
    </w:p>
    <w:p w14:paraId="720F93C5" w14:textId="2A22F10D" w:rsidR="00214A83" w:rsidRPr="00214A83" w:rsidRDefault="00214A83" w:rsidP="00214A83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02E88115" w14:textId="77777777" w:rsidR="00214A83" w:rsidRDefault="00214A83" w:rsidP="00E3510A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E84D2F3" w14:textId="5AA4E4C0" w:rsidR="00E3510A" w:rsidRPr="00F62C2B" w:rsidRDefault="00E3510A" w:rsidP="00E3510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en-US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Pr="001C5CF7">
        <w:rPr>
          <w:rFonts w:cs="Arial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1</w:t>
      </w:r>
      <w:bookmarkEnd w:id="2"/>
      <w:bookmarkEnd w:id="3"/>
      <w:bookmarkEnd w:id="4"/>
      <w:r w:rsidRPr="001C5CF7">
        <w:rPr>
          <w:rFonts w:cs="Arial"/>
          <w:bCs/>
          <w:sz w:val="22"/>
          <w:szCs w:val="22"/>
        </w:rPr>
        <w:t xml:space="preserve"> Meeting </w:t>
      </w:r>
      <w:r w:rsidRPr="001C5CF7">
        <w:rPr>
          <w:rFonts w:cs="Arial"/>
          <w:sz w:val="22"/>
          <w:szCs w:val="22"/>
        </w:rPr>
        <w:t>9</w:t>
      </w:r>
      <w:r>
        <w:rPr>
          <w:rFonts w:cs="Arial"/>
          <w:sz w:val="22"/>
          <w:szCs w:val="22"/>
        </w:rPr>
        <w:t>6</w:t>
      </w:r>
      <w:r w:rsidRPr="001C5CF7">
        <w:rPr>
          <w:rFonts w:cs="Arial"/>
          <w:sz w:val="22"/>
          <w:szCs w:val="22"/>
        </w:rPr>
        <w:t>e</w:t>
      </w:r>
      <w:r w:rsidRPr="001C5CF7">
        <w:rPr>
          <w:rFonts w:cs="Arial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0E4443" w:rsidRPr="000E4443">
        <w:rPr>
          <w:rFonts w:cs="Arial"/>
          <w:bCs/>
          <w:sz w:val="22"/>
          <w:szCs w:val="22"/>
        </w:rPr>
        <w:t>S1-214238</w:t>
      </w:r>
    </w:p>
    <w:p w14:paraId="489DA232" w14:textId="77777777" w:rsidR="00E3510A" w:rsidRPr="00DA53A0" w:rsidRDefault="00E3510A" w:rsidP="00E3510A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Pr="000E0C04">
        <w:rPr>
          <w:sz w:val="22"/>
          <w:szCs w:val="22"/>
        </w:rPr>
        <w:t>8 - 18 November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39436271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2837C2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AA3B71" w:rsidRPr="00AA3B71">
        <w:rPr>
          <w:rFonts w:ascii="Arial" w:hAnsi="Arial" w:cs="Arial"/>
          <w:b/>
          <w:sz w:val="22"/>
          <w:szCs w:val="22"/>
        </w:rPr>
        <w:t>3GPP SA1 clarifications on problematic UAV</w:t>
      </w:r>
    </w:p>
    <w:p w14:paraId="57C23DB4" w14:textId="3A24AEB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16155">
        <w:rPr>
          <w:rFonts w:ascii="Arial" w:hAnsi="Arial" w:cs="Arial"/>
          <w:b/>
          <w:sz w:val="22"/>
          <w:szCs w:val="22"/>
        </w:rPr>
        <w:t>Response to:</w:t>
      </w:r>
      <w:r w:rsidRPr="00416155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416155" w:rsidRPr="00416155">
        <w:rPr>
          <w:rFonts w:ascii="Arial" w:hAnsi="Arial" w:cs="Arial"/>
          <w:b/>
          <w:bCs/>
          <w:sz w:val="22"/>
          <w:szCs w:val="22"/>
        </w:rPr>
        <w:t>S1-211273</w:t>
      </w:r>
      <w:r w:rsidRPr="00416155">
        <w:rPr>
          <w:rFonts w:ascii="Arial" w:hAnsi="Arial" w:cs="Arial"/>
          <w:b/>
          <w:bCs/>
          <w:sz w:val="22"/>
          <w:szCs w:val="22"/>
        </w:rPr>
        <w:t xml:space="preserve"> on </w:t>
      </w:r>
      <w:r w:rsidR="00416155" w:rsidRPr="00416155">
        <w:rPr>
          <w:rFonts w:ascii="Arial" w:hAnsi="Arial" w:cs="Arial"/>
          <w:b/>
          <w:sz w:val="22"/>
          <w:szCs w:val="22"/>
        </w:rPr>
        <w:t>3GPP SA1 clarifications on problematic UAV</w:t>
      </w:r>
      <w:r w:rsidRPr="00416155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416155" w:rsidRPr="00416155">
        <w:rPr>
          <w:rFonts w:ascii="Arial" w:hAnsi="Arial" w:cs="Arial"/>
          <w:b/>
          <w:bCs/>
          <w:sz w:val="22"/>
          <w:szCs w:val="22"/>
        </w:rPr>
        <w:t>GSMA-ACJA</w:t>
      </w:r>
    </w:p>
    <w:p w14:paraId="51C60CDD" w14:textId="51A9A94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A3B71">
        <w:rPr>
          <w:rFonts w:ascii="Arial" w:hAnsi="Arial" w:cs="Arial"/>
          <w:b/>
          <w:bCs/>
          <w:sz w:val="22"/>
          <w:szCs w:val="22"/>
        </w:rPr>
        <w:t>Release 17</w:t>
      </w:r>
    </w:p>
    <w:bookmarkEnd w:id="7"/>
    <w:bookmarkEnd w:id="8"/>
    <w:bookmarkEnd w:id="9"/>
    <w:p w14:paraId="35E85865" w14:textId="569E6A1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A3B71" w:rsidRPr="00AA3B71">
        <w:rPr>
          <w:rFonts w:ascii="Arial" w:hAnsi="Arial" w:cs="Arial"/>
          <w:b/>
          <w:bCs/>
          <w:sz w:val="22"/>
          <w:szCs w:val="22"/>
        </w:rPr>
        <w:t>ID_UAS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0DA8458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A3B71" w:rsidRPr="00AA3B71">
        <w:rPr>
          <w:rFonts w:ascii="Arial" w:hAnsi="Arial" w:cs="Arial"/>
          <w:b/>
          <w:bCs/>
          <w:sz w:val="22"/>
          <w:szCs w:val="22"/>
        </w:rPr>
        <w:t>GSMA-ACJA</w:t>
      </w:r>
      <w:r w:rsidR="00AA3B71">
        <w:rPr>
          <w:rFonts w:ascii="Arial" w:hAnsi="Arial" w:cs="Arial"/>
          <w:b/>
          <w:bCs/>
          <w:sz w:val="22"/>
          <w:szCs w:val="22"/>
        </w:rPr>
        <w:t>, SA2, SA6</w:t>
      </w:r>
    </w:p>
    <w:p w14:paraId="2AA9D0DB" w14:textId="254E936C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A3B71">
        <w:rPr>
          <w:rFonts w:ascii="Arial" w:hAnsi="Arial" w:cs="Arial"/>
          <w:b/>
          <w:bCs/>
          <w:sz w:val="22"/>
          <w:szCs w:val="22"/>
        </w:rPr>
        <w:t>SA3</w:t>
      </w:r>
    </w:p>
    <w:bookmarkEnd w:id="10"/>
    <w:bookmarkEnd w:id="11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283C19A1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A3B71">
        <w:rPr>
          <w:rFonts w:ascii="Arial" w:hAnsi="Arial" w:cs="Arial"/>
          <w:b/>
          <w:bCs/>
          <w:sz w:val="22"/>
          <w:szCs w:val="22"/>
        </w:rPr>
        <w:t>Eddy Hall</w:t>
      </w:r>
    </w:p>
    <w:p w14:paraId="5E7274A5" w14:textId="7E6B89D6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AA3B71" w:rsidRPr="006113C5">
          <w:rPr>
            <w:rStyle w:val="Hyperlink"/>
            <w:rFonts w:ascii="Arial" w:hAnsi="Arial" w:cs="Arial"/>
            <w:b/>
            <w:bCs/>
            <w:sz w:val="22"/>
            <w:szCs w:val="22"/>
          </w:rPr>
          <w:t>edward.hall@huawei.com</w:t>
        </w:r>
      </w:hyperlink>
      <w:r w:rsidR="00AA3B71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7F1D706" w14:textId="7E93CBD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7196375" w:rsidR="00B97703" w:rsidRPr="00EC72EF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</w:t>
      </w:r>
      <w:r w:rsidRPr="00EC72EF">
        <w:rPr>
          <w:rFonts w:ascii="Arial" w:hAnsi="Arial" w:cs="Arial"/>
          <w:b/>
        </w:rPr>
        <w:t>ts:</w:t>
      </w:r>
      <w:r w:rsidRPr="00EC72EF">
        <w:rPr>
          <w:rFonts w:ascii="Arial" w:hAnsi="Arial" w:cs="Arial"/>
          <w:bCs/>
        </w:rPr>
        <w:tab/>
      </w:r>
      <w:r w:rsidR="00EC72EF" w:rsidRPr="00EC72EF">
        <w:rPr>
          <w:rFonts w:ascii="Arial" w:hAnsi="Arial" w:cs="Arial"/>
          <w:bCs/>
        </w:rPr>
        <w:t>TS22.125 CR0041</w:t>
      </w:r>
    </w:p>
    <w:p w14:paraId="269BA1DA" w14:textId="77777777" w:rsidR="00B97703" w:rsidRPr="00EC72EF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0C27C662" w:rsidR="00B97703" w:rsidRPr="00542794" w:rsidRDefault="00542794" w:rsidP="000F6242">
      <w:r w:rsidRPr="00542794">
        <w:t>SA1 thanks ACJA and SA2 for their liaisons</w:t>
      </w:r>
      <w:r w:rsidR="00AA3B71">
        <w:t>.</w:t>
      </w:r>
    </w:p>
    <w:p w14:paraId="3ADB324E" w14:textId="6B5E056F" w:rsidR="00A20384" w:rsidRDefault="00814403" w:rsidP="00486E03">
      <w:r>
        <w:t>SA1</w:t>
      </w:r>
      <w:r w:rsidR="0051347A">
        <w:t xml:space="preserve"> has</w:t>
      </w:r>
      <w:r>
        <w:t xml:space="preserve"> discussed </w:t>
      </w:r>
      <w:r w:rsidR="00486E03">
        <w:t xml:space="preserve">the questions </w:t>
      </w:r>
      <w:r w:rsidR="009E1E10">
        <w:t>around</w:t>
      </w:r>
      <w:r w:rsidR="00486E03">
        <w:t xml:space="preserve"> the 22.125 requirement </w:t>
      </w:r>
      <w:r w:rsidR="00486E03" w:rsidRPr="006D7CE7">
        <w:t>[R-5.1</w:t>
      </w:r>
      <w:r w:rsidR="00486E03">
        <w:t>-017</w:t>
      </w:r>
      <w:r w:rsidR="00486E03" w:rsidRPr="006D7CE7">
        <w:t>]</w:t>
      </w:r>
      <w:r w:rsidR="00486E03">
        <w:t>, related to UTM detection of problematic UAVs and</w:t>
      </w:r>
      <w:r w:rsidR="00542794" w:rsidRPr="00542794">
        <w:t xml:space="preserve"> </w:t>
      </w:r>
      <w:r w:rsidR="00486E03">
        <w:t xml:space="preserve">possible </w:t>
      </w:r>
      <w:r w:rsidR="004C5ED5">
        <w:t>target</w:t>
      </w:r>
      <w:r w:rsidR="00542794" w:rsidRPr="00542794">
        <w:t xml:space="preserve"> scenarios </w:t>
      </w:r>
      <w:r w:rsidR="00486E03">
        <w:t>(as indicated</w:t>
      </w:r>
      <w:r w:rsidR="00486E03" w:rsidRPr="00542794">
        <w:t xml:space="preserve"> </w:t>
      </w:r>
      <w:r w:rsidR="00542794" w:rsidRPr="00542794">
        <w:t>by ACJA</w:t>
      </w:r>
      <w:r w:rsidR="00486E03">
        <w:t>),</w:t>
      </w:r>
      <w:r w:rsidR="00542794" w:rsidRPr="00542794">
        <w:t xml:space="preserve"> </w:t>
      </w:r>
      <w:r w:rsidR="00A20384">
        <w:t>conclud</w:t>
      </w:r>
      <w:r w:rsidR="0051347A">
        <w:t>ing</w:t>
      </w:r>
      <w:r w:rsidR="00A20384">
        <w:t xml:space="preserve"> that </w:t>
      </w:r>
    </w:p>
    <w:p w14:paraId="7C28BF1B" w14:textId="670995A0" w:rsidR="00A20384" w:rsidRDefault="00A20384" w:rsidP="00A20384">
      <w:pPr>
        <w:pStyle w:val="ListParagraph"/>
        <w:numPr>
          <w:ilvl w:val="0"/>
          <w:numId w:val="5"/>
        </w:numPr>
      </w:pPr>
      <w:r>
        <w:t xml:space="preserve">there </w:t>
      </w:r>
      <w:r w:rsidR="006B09EF">
        <w:t xml:space="preserve">are different views and </w:t>
      </w:r>
      <w:r>
        <w:t xml:space="preserve">understanding </w:t>
      </w:r>
      <w:r w:rsidR="00800727">
        <w:t xml:space="preserve">on which scenarios should be </w:t>
      </w:r>
      <w:r w:rsidR="004C5ED5">
        <w:t>applicable or not</w:t>
      </w:r>
    </w:p>
    <w:p w14:paraId="1D941337" w14:textId="75BE10AF" w:rsidR="00542794" w:rsidRPr="00542794" w:rsidRDefault="004C5ED5" w:rsidP="00F7752A">
      <w:pPr>
        <w:pStyle w:val="ListParagraph"/>
        <w:numPr>
          <w:ilvl w:val="0"/>
          <w:numId w:val="5"/>
        </w:numPr>
      </w:pPr>
      <w:r>
        <w:t xml:space="preserve">the topic </w:t>
      </w:r>
      <w:r w:rsidR="00215574">
        <w:t>would</w:t>
      </w:r>
      <w:r w:rsidR="00E85F3D">
        <w:t xml:space="preserve"> require </w:t>
      </w:r>
      <w:r w:rsidR="007E629F">
        <w:t xml:space="preserve">more </w:t>
      </w:r>
      <w:r w:rsidR="00E85F3D">
        <w:t xml:space="preserve">investigation, and maybe </w:t>
      </w:r>
      <w:r w:rsidR="007E629F">
        <w:t xml:space="preserve">further </w:t>
      </w:r>
      <w:r w:rsidR="00A20384">
        <w:t>studied in future releases</w:t>
      </w:r>
      <w:r>
        <w:t xml:space="preserve"> </w:t>
      </w:r>
    </w:p>
    <w:p w14:paraId="3581306D" w14:textId="5EBBE97E" w:rsidR="00542794" w:rsidRPr="00800727" w:rsidRDefault="004C5ED5" w:rsidP="000F6242">
      <w:r>
        <w:t xml:space="preserve">As such, </w:t>
      </w:r>
      <w:r w:rsidR="00E3510A">
        <w:t xml:space="preserve">SA1 have agreed a </w:t>
      </w:r>
      <w:r>
        <w:t xml:space="preserve">22.125 </w:t>
      </w:r>
      <w:r w:rsidR="00E3510A">
        <w:t>CR</w:t>
      </w:r>
      <w:r>
        <w:t>, attached to this LS,</w:t>
      </w:r>
      <w:r w:rsidR="00E3510A">
        <w:t xml:space="preserve"> </w:t>
      </w:r>
      <w:r w:rsidR="00A20384">
        <w:t xml:space="preserve">clarifying that the applicability of the existing requirement </w:t>
      </w:r>
      <w:r w:rsidR="00840714">
        <w:t>should be</w:t>
      </w:r>
      <w:r w:rsidR="00A20384">
        <w:t xml:space="preserve"> considered</w:t>
      </w:r>
      <w:r w:rsidR="00E3510A">
        <w:t xml:space="preserve"> </w:t>
      </w:r>
      <w:r w:rsidR="00800727">
        <w:t>FFS (for further study).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3CF1DDF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2218F8">
        <w:rPr>
          <w:rFonts w:ascii="Arial" w:hAnsi="Arial" w:cs="Arial"/>
          <w:b/>
        </w:rPr>
        <w:t>ACJA, SA2</w:t>
      </w:r>
      <w:r w:rsidR="00A20384">
        <w:rPr>
          <w:rFonts w:ascii="Arial" w:hAnsi="Arial" w:cs="Arial"/>
          <w:b/>
        </w:rPr>
        <w:t>, SA6</w:t>
      </w:r>
      <w:r w:rsidR="002218F8">
        <w:rPr>
          <w:rFonts w:ascii="Arial" w:hAnsi="Arial" w:cs="Arial"/>
          <w:b/>
        </w:rPr>
        <w:t>:</w:t>
      </w:r>
    </w:p>
    <w:p w14:paraId="3869F05F" w14:textId="45048C24" w:rsidR="00B97703" w:rsidRPr="00017F23" w:rsidRDefault="00B97703" w:rsidP="002218F8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2218F8" w:rsidRPr="00AA3B71">
        <w:t xml:space="preserve">SA1 </w:t>
      </w:r>
      <w:r w:rsidR="00AA3B71">
        <w:t xml:space="preserve">asks ACJA, </w:t>
      </w:r>
      <w:r w:rsidR="002218F8" w:rsidRPr="00AA3B71">
        <w:t>SA2</w:t>
      </w:r>
      <w:r w:rsidR="00AA3B71">
        <w:t>, and SA6</w:t>
      </w:r>
      <w:r w:rsidR="002218F8" w:rsidRPr="00AA3B71">
        <w:t xml:space="preserve"> </w:t>
      </w:r>
      <w:r w:rsidR="00E3510A">
        <w:t>to take the above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674C0405" w14:textId="1EDD0C2A" w:rsidR="00546B0B" w:rsidRPr="00546B0B" w:rsidRDefault="00546B0B" w:rsidP="00546B0B">
      <w:pPr>
        <w:spacing w:after="120"/>
        <w:ind w:left="993" w:hanging="993"/>
      </w:pPr>
      <w:r w:rsidRPr="00546B0B">
        <w:t>SA1#97e</w:t>
      </w:r>
      <w:r w:rsidRPr="00546B0B">
        <w:tab/>
        <w:t xml:space="preserve">        14-24 Feb 2022</w:t>
      </w:r>
      <w:r w:rsidRPr="00546B0B">
        <w:tab/>
      </w:r>
      <w:r>
        <w:t>Electronic</w:t>
      </w:r>
      <w:r w:rsidR="00903527">
        <w:t xml:space="preserve"> </w:t>
      </w:r>
      <w:r w:rsidRPr="00546B0B">
        <w:t>meeting</w:t>
      </w:r>
    </w:p>
    <w:p w14:paraId="6A4316DF" w14:textId="4A227827" w:rsidR="00546B0B" w:rsidRPr="00546B0B" w:rsidRDefault="00546B0B" w:rsidP="00546B0B">
      <w:pPr>
        <w:spacing w:after="120"/>
        <w:ind w:left="993" w:hanging="993"/>
      </w:pPr>
      <w:r w:rsidRPr="00546B0B">
        <w:lastRenderedPageBreak/>
        <w:t>SA1#98e</w:t>
      </w:r>
      <w:r w:rsidRPr="00546B0B">
        <w:tab/>
        <w:t xml:space="preserve">        09-19 May 2022</w:t>
      </w:r>
      <w:r w:rsidRPr="00546B0B">
        <w:tab/>
      </w:r>
      <w:r w:rsidR="00903527">
        <w:t xml:space="preserve">Electronic </w:t>
      </w:r>
      <w:r w:rsidR="00903527" w:rsidRPr="00546B0B">
        <w:t>meeting</w:t>
      </w:r>
    </w:p>
    <w:p w14:paraId="1F2ED347" w14:textId="77777777" w:rsidR="002F1940" w:rsidRPr="00546B0B" w:rsidRDefault="002F1940" w:rsidP="002F1940">
      <w:pPr>
        <w:rPr>
          <w:lang w:val="en-US"/>
        </w:rPr>
      </w:pPr>
    </w:p>
    <w:sectPr w:rsidR="002F1940" w:rsidRPr="00546B0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B070E" w14:textId="77777777" w:rsidR="00356F66" w:rsidRDefault="00356F66">
      <w:pPr>
        <w:spacing w:after="0"/>
      </w:pPr>
      <w:r>
        <w:separator/>
      </w:r>
    </w:p>
  </w:endnote>
  <w:endnote w:type="continuationSeparator" w:id="0">
    <w:p w14:paraId="7E5FEC58" w14:textId="77777777" w:rsidR="00356F66" w:rsidRDefault="00356F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0DA82B" w14:textId="77777777" w:rsidR="00356F66" w:rsidRDefault="00356F66">
      <w:pPr>
        <w:spacing w:after="0"/>
      </w:pPr>
      <w:r>
        <w:separator/>
      </w:r>
    </w:p>
  </w:footnote>
  <w:footnote w:type="continuationSeparator" w:id="0">
    <w:p w14:paraId="25AFC8D6" w14:textId="77777777" w:rsidR="00356F66" w:rsidRDefault="00356F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00D7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024E7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CB20A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A5D06DA"/>
    <w:multiLevelType w:val="hybridMultilevel"/>
    <w:tmpl w:val="68341C4C"/>
    <w:lvl w:ilvl="0" w:tplc="2866503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2"/>
  </w:num>
  <w:num w:numId="7">
    <w:abstractNumId w:val="1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bordersDoNotSurroundHeader/>
  <w:bordersDoNotSurroundFooter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1E99"/>
    <w:rsid w:val="000E4443"/>
    <w:rsid w:val="000F6242"/>
    <w:rsid w:val="001C5CF7"/>
    <w:rsid w:val="001D50E9"/>
    <w:rsid w:val="00214A83"/>
    <w:rsid w:val="00215574"/>
    <w:rsid w:val="002218F8"/>
    <w:rsid w:val="002837C2"/>
    <w:rsid w:val="002F1940"/>
    <w:rsid w:val="00304DEF"/>
    <w:rsid w:val="00356F66"/>
    <w:rsid w:val="00383545"/>
    <w:rsid w:val="00416155"/>
    <w:rsid w:val="00433500"/>
    <w:rsid w:val="00433F71"/>
    <w:rsid w:val="00440D43"/>
    <w:rsid w:val="00481F5E"/>
    <w:rsid w:val="00483F6F"/>
    <w:rsid w:val="00486E03"/>
    <w:rsid w:val="004C5ED5"/>
    <w:rsid w:val="004E3939"/>
    <w:rsid w:val="0051347A"/>
    <w:rsid w:val="00542794"/>
    <w:rsid w:val="00546B0B"/>
    <w:rsid w:val="00572763"/>
    <w:rsid w:val="006350B2"/>
    <w:rsid w:val="00637DD2"/>
    <w:rsid w:val="00695332"/>
    <w:rsid w:val="006B09EF"/>
    <w:rsid w:val="006C0BD3"/>
    <w:rsid w:val="00745E8C"/>
    <w:rsid w:val="007E629F"/>
    <w:rsid w:val="007F4F92"/>
    <w:rsid w:val="00800727"/>
    <w:rsid w:val="00814403"/>
    <w:rsid w:val="00840714"/>
    <w:rsid w:val="008B46EC"/>
    <w:rsid w:val="008D772F"/>
    <w:rsid w:val="00903527"/>
    <w:rsid w:val="0099764C"/>
    <w:rsid w:val="009E1E10"/>
    <w:rsid w:val="009E4009"/>
    <w:rsid w:val="00A20384"/>
    <w:rsid w:val="00A53463"/>
    <w:rsid w:val="00AA3B71"/>
    <w:rsid w:val="00B779B3"/>
    <w:rsid w:val="00B97703"/>
    <w:rsid w:val="00C53FCE"/>
    <w:rsid w:val="00CF6087"/>
    <w:rsid w:val="00E3510A"/>
    <w:rsid w:val="00E85F3D"/>
    <w:rsid w:val="00EC72EF"/>
    <w:rsid w:val="00F62C2B"/>
    <w:rsid w:val="00F7752A"/>
    <w:rsid w:val="00FB3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1E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041E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41E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41E9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41E9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41E9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41E99"/>
    <w:pPr>
      <w:outlineLvl w:val="5"/>
    </w:pPr>
  </w:style>
  <w:style w:type="paragraph" w:styleId="Heading7">
    <w:name w:val="heading 7"/>
    <w:basedOn w:val="H6"/>
    <w:next w:val="Normal"/>
    <w:qFormat/>
    <w:rsid w:val="00041E99"/>
    <w:pPr>
      <w:outlineLvl w:val="6"/>
    </w:pPr>
  </w:style>
  <w:style w:type="paragraph" w:styleId="Heading8">
    <w:name w:val="heading 8"/>
    <w:basedOn w:val="Heading1"/>
    <w:next w:val="Normal"/>
    <w:qFormat/>
    <w:rsid w:val="00041E9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1E99"/>
    <w:pPr>
      <w:outlineLvl w:val="8"/>
    </w:pPr>
  </w:style>
  <w:style w:type="character" w:default="1" w:styleId="DefaultParagraphFont">
    <w:name w:val="Default Paragraph Font"/>
    <w:semiHidden/>
    <w:rsid w:val="00041E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41E99"/>
  </w:style>
  <w:style w:type="paragraph" w:styleId="Header">
    <w:name w:val="header"/>
    <w:link w:val="HeaderChar"/>
    <w:rsid w:val="00041E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styleId="Footer">
    <w:name w:val="footer"/>
    <w:basedOn w:val="Header"/>
    <w:rsid w:val="00041E9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41E9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eastAsia="Times New Roman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sz w:val="18"/>
    </w:rPr>
  </w:style>
  <w:style w:type="paragraph" w:styleId="TOC8">
    <w:name w:val="toc 8"/>
    <w:basedOn w:val="TOC1"/>
    <w:semiHidden/>
    <w:rsid w:val="00041E99"/>
    <w:pPr>
      <w:spacing w:before="180"/>
      <w:ind w:left="2693" w:hanging="2693"/>
    </w:pPr>
    <w:rPr>
      <w:b/>
    </w:rPr>
  </w:style>
  <w:style w:type="paragraph" w:styleId="TOC1">
    <w:name w:val="toc 1"/>
    <w:semiHidden/>
    <w:rsid w:val="00041E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ZT">
    <w:name w:val="ZT"/>
    <w:rsid w:val="00041E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41E99"/>
    <w:pPr>
      <w:ind w:left="1701" w:hanging="1701"/>
    </w:pPr>
  </w:style>
  <w:style w:type="paragraph" w:styleId="TOC4">
    <w:name w:val="toc 4"/>
    <w:basedOn w:val="TOC3"/>
    <w:semiHidden/>
    <w:rsid w:val="00041E99"/>
    <w:pPr>
      <w:ind w:left="1418" w:hanging="1418"/>
    </w:pPr>
  </w:style>
  <w:style w:type="paragraph" w:styleId="TOC3">
    <w:name w:val="toc 3"/>
    <w:basedOn w:val="TOC2"/>
    <w:semiHidden/>
    <w:rsid w:val="00041E99"/>
    <w:pPr>
      <w:ind w:left="1134" w:hanging="1134"/>
    </w:pPr>
  </w:style>
  <w:style w:type="paragraph" w:styleId="TOC2">
    <w:name w:val="toc 2"/>
    <w:basedOn w:val="TOC1"/>
    <w:semiHidden/>
    <w:rsid w:val="00041E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41E99"/>
    <w:pPr>
      <w:ind w:left="284"/>
    </w:pPr>
  </w:style>
  <w:style w:type="paragraph" w:styleId="Index1">
    <w:name w:val="index 1"/>
    <w:basedOn w:val="Normal"/>
    <w:semiHidden/>
    <w:rsid w:val="00041E99"/>
    <w:pPr>
      <w:keepLines/>
      <w:spacing w:after="0"/>
    </w:pPr>
  </w:style>
  <w:style w:type="paragraph" w:customStyle="1" w:styleId="ZH">
    <w:name w:val="ZH"/>
    <w:rsid w:val="00041E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41E99"/>
    <w:pPr>
      <w:outlineLvl w:val="9"/>
    </w:pPr>
  </w:style>
  <w:style w:type="paragraph" w:styleId="ListNumber2">
    <w:name w:val="List Number 2"/>
    <w:basedOn w:val="ListNumber"/>
    <w:rsid w:val="00041E99"/>
    <w:pPr>
      <w:ind w:left="851"/>
    </w:pPr>
  </w:style>
  <w:style w:type="character" w:styleId="FootnoteReference">
    <w:name w:val="footnote reference"/>
    <w:basedOn w:val="DefaultParagraphFont"/>
    <w:semiHidden/>
    <w:rsid w:val="00041E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41E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041E99"/>
    <w:rPr>
      <w:b/>
    </w:rPr>
  </w:style>
  <w:style w:type="paragraph" w:customStyle="1" w:styleId="TAC">
    <w:name w:val="TAC"/>
    <w:basedOn w:val="TAL"/>
    <w:rsid w:val="00041E99"/>
    <w:pPr>
      <w:jc w:val="center"/>
    </w:pPr>
  </w:style>
  <w:style w:type="paragraph" w:customStyle="1" w:styleId="TF">
    <w:name w:val="TF"/>
    <w:basedOn w:val="TH"/>
    <w:rsid w:val="00041E99"/>
    <w:pPr>
      <w:keepNext w:val="0"/>
      <w:spacing w:before="0" w:after="240"/>
    </w:pPr>
  </w:style>
  <w:style w:type="paragraph" w:customStyle="1" w:styleId="NO">
    <w:name w:val="NO"/>
    <w:basedOn w:val="Normal"/>
    <w:rsid w:val="00041E99"/>
    <w:pPr>
      <w:keepLines/>
      <w:ind w:left="1135" w:hanging="851"/>
    </w:pPr>
  </w:style>
  <w:style w:type="paragraph" w:styleId="TOC9">
    <w:name w:val="toc 9"/>
    <w:basedOn w:val="TOC8"/>
    <w:semiHidden/>
    <w:rsid w:val="00041E99"/>
    <w:pPr>
      <w:ind w:left="1418" w:hanging="1418"/>
    </w:pPr>
  </w:style>
  <w:style w:type="paragraph" w:customStyle="1" w:styleId="EX">
    <w:name w:val="EX"/>
    <w:basedOn w:val="Normal"/>
    <w:rsid w:val="00041E99"/>
    <w:pPr>
      <w:keepLines/>
      <w:ind w:left="1702" w:hanging="1418"/>
    </w:pPr>
  </w:style>
  <w:style w:type="paragraph" w:customStyle="1" w:styleId="FP">
    <w:name w:val="FP"/>
    <w:basedOn w:val="Normal"/>
    <w:rsid w:val="00041E99"/>
    <w:pPr>
      <w:spacing w:after="0"/>
    </w:pPr>
  </w:style>
  <w:style w:type="paragraph" w:customStyle="1" w:styleId="LD">
    <w:name w:val="LD"/>
    <w:rsid w:val="00041E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041E99"/>
    <w:pPr>
      <w:spacing w:after="0"/>
    </w:pPr>
  </w:style>
  <w:style w:type="paragraph" w:customStyle="1" w:styleId="EW">
    <w:name w:val="EW"/>
    <w:basedOn w:val="EX"/>
    <w:rsid w:val="00041E99"/>
    <w:pPr>
      <w:spacing w:after="0"/>
    </w:pPr>
  </w:style>
  <w:style w:type="paragraph" w:styleId="TOC6">
    <w:name w:val="toc 6"/>
    <w:basedOn w:val="TOC5"/>
    <w:next w:val="Normal"/>
    <w:semiHidden/>
    <w:rsid w:val="00041E99"/>
    <w:pPr>
      <w:ind w:left="1985" w:hanging="1985"/>
    </w:pPr>
  </w:style>
  <w:style w:type="paragraph" w:styleId="TOC7">
    <w:name w:val="toc 7"/>
    <w:basedOn w:val="TOC6"/>
    <w:next w:val="Normal"/>
    <w:semiHidden/>
    <w:rsid w:val="00041E99"/>
    <w:pPr>
      <w:ind w:left="2268" w:hanging="2268"/>
    </w:pPr>
  </w:style>
  <w:style w:type="paragraph" w:styleId="ListBullet2">
    <w:name w:val="List Bullet 2"/>
    <w:basedOn w:val="ListBullet"/>
    <w:rsid w:val="00041E99"/>
    <w:pPr>
      <w:ind w:left="851"/>
    </w:pPr>
  </w:style>
  <w:style w:type="paragraph" w:styleId="ListBullet3">
    <w:name w:val="List Bullet 3"/>
    <w:basedOn w:val="ListBullet2"/>
    <w:rsid w:val="00041E99"/>
    <w:pPr>
      <w:ind w:left="1135"/>
    </w:pPr>
  </w:style>
  <w:style w:type="paragraph" w:styleId="ListNumber">
    <w:name w:val="List Number"/>
    <w:basedOn w:val="List"/>
    <w:rsid w:val="00041E99"/>
  </w:style>
  <w:style w:type="paragraph" w:customStyle="1" w:styleId="EQ">
    <w:name w:val="EQ"/>
    <w:basedOn w:val="Normal"/>
    <w:next w:val="Normal"/>
    <w:rsid w:val="00041E99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41E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1E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1E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041E99"/>
    <w:pPr>
      <w:jc w:val="right"/>
    </w:pPr>
  </w:style>
  <w:style w:type="paragraph" w:customStyle="1" w:styleId="H6">
    <w:name w:val="H6"/>
    <w:basedOn w:val="Heading5"/>
    <w:next w:val="Normal"/>
    <w:rsid w:val="00041E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1E99"/>
    <w:pPr>
      <w:ind w:left="851" w:hanging="851"/>
    </w:pPr>
  </w:style>
  <w:style w:type="paragraph" w:customStyle="1" w:styleId="TAL">
    <w:name w:val="TAL"/>
    <w:basedOn w:val="Normal"/>
    <w:rsid w:val="00041E9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41E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41E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41E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41E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41E99"/>
    <w:pPr>
      <w:framePr w:wrap="notBeside" w:y="16161"/>
    </w:pPr>
  </w:style>
  <w:style w:type="character" w:customStyle="1" w:styleId="ZGSM">
    <w:name w:val="ZGSM"/>
    <w:rsid w:val="00041E99"/>
  </w:style>
  <w:style w:type="paragraph" w:styleId="List2">
    <w:name w:val="List 2"/>
    <w:basedOn w:val="List"/>
    <w:rsid w:val="00041E99"/>
    <w:pPr>
      <w:ind w:left="851"/>
    </w:pPr>
  </w:style>
  <w:style w:type="paragraph" w:customStyle="1" w:styleId="ZG">
    <w:name w:val="ZG"/>
    <w:rsid w:val="00041E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041E99"/>
    <w:pPr>
      <w:ind w:left="1135"/>
    </w:pPr>
  </w:style>
  <w:style w:type="paragraph" w:styleId="List4">
    <w:name w:val="List 4"/>
    <w:basedOn w:val="List3"/>
    <w:rsid w:val="00041E99"/>
    <w:pPr>
      <w:ind w:left="1418"/>
    </w:pPr>
  </w:style>
  <w:style w:type="paragraph" w:styleId="List5">
    <w:name w:val="List 5"/>
    <w:basedOn w:val="List4"/>
    <w:rsid w:val="00041E99"/>
    <w:pPr>
      <w:ind w:left="1702"/>
    </w:pPr>
  </w:style>
  <w:style w:type="paragraph" w:customStyle="1" w:styleId="EditorsNote">
    <w:name w:val="Editor's Note"/>
    <w:basedOn w:val="NO"/>
    <w:rsid w:val="00041E99"/>
    <w:rPr>
      <w:color w:val="FF0000"/>
    </w:rPr>
  </w:style>
  <w:style w:type="paragraph" w:styleId="List">
    <w:name w:val="List"/>
    <w:basedOn w:val="Normal"/>
    <w:rsid w:val="00041E99"/>
    <w:pPr>
      <w:ind w:left="568" w:hanging="284"/>
    </w:pPr>
  </w:style>
  <w:style w:type="paragraph" w:styleId="ListBullet">
    <w:name w:val="List Bullet"/>
    <w:basedOn w:val="List"/>
    <w:rsid w:val="00041E99"/>
  </w:style>
  <w:style w:type="paragraph" w:styleId="ListBullet4">
    <w:name w:val="List Bullet 4"/>
    <w:basedOn w:val="ListBullet3"/>
    <w:rsid w:val="00041E99"/>
    <w:pPr>
      <w:ind w:left="1418"/>
    </w:pPr>
  </w:style>
  <w:style w:type="paragraph" w:styleId="ListBullet5">
    <w:name w:val="List Bullet 5"/>
    <w:basedOn w:val="ListBullet4"/>
    <w:rsid w:val="00041E99"/>
    <w:pPr>
      <w:ind w:left="1702"/>
    </w:pPr>
  </w:style>
  <w:style w:type="paragraph" w:customStyle="1" w:styleId="B2">
    <w:name w:val="B2"/>
    <w:basedOn w:val="List2"/>
    <w:rsid w:val="00041E99"/>
  </w:style>
  <w:style w:type="paragraph" w:customStyle="1" w:styleId="B3">
    <w:name w:val="B3"/>
    <w:basedOn w:val="List3"/>
    <w:rsid w:val="00041E99"/>
  </w:style>
  <w:style w:type="paragraph" w:customStyle="1" w:styleId="B4">
    <w:name w:val="B4"/>
    <w:basedOn w:val="List4"/>
    <w:rsid w:val="00041E99"/>
  </w:style>
  <w:style w:type="paragraph" w:customStyle="1" w:styleId="B5">
    <w:name w:val="B5"/>
    <w:basedOn w:val="List5"/>
    <w:rsid w:val="00041E99"/>
  </w:style>
  <w:style w:type="paragraph" w:customStyle="1" w:styleId="ZTD">
    <w:name w:val="ZTD"/>
    <w:basedOn w:val="ZB"/>
    <w:rsid w:val="00041E9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20384"/>
    <w:pPr>
      <w:ind w:left="720"/>
      <w:contextualSpacing/>
    </w:pPr>
  </w:style>
  <w:style w:type="character" w:customStyle="1" w:styleId="THChar">
    <w:name w:val="TH Char"/>
    <w:link w:val="TH"/>
    <w:rsid w:val="00214A83"/>
    <w:rPr>
      <w:rFonts w:ascii="Arial" w:eastAsia="Times New Roman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041E99"/>
  </w:style>
  <w:style w:type="paragraph" w:styleId="BlockText">
    <w:name w:val="Block Text"/>
    <w:basedOn w:val="Normal"/>
    <w:uiPriority w:val="99"/>
    <w:semiHidden/>
    <w:unhideWhenUsed/>
    <w:rsid w:val="00041E9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41E9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41E99"/>
    <w:rPr>
      <w:rFonts w:eastAsia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041E9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41E99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041E99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041E99"/>
    <w:rPr>
      <w:rFonts w:ascii="Arial" w:eastAsia="Times New Roman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041E99"/>
    <w:rPr>
      <w:rFonts w:ascii="Arial" w:eastAsia="Times New Roman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41E9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41E99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041E9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041E99"/>
    <w:rPr>
      <w:rFonts w:eastAsia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41E9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41E99"/>
    <w:rPr>
      <w:rFonts w:eastAsia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41E9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41E99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41E9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041E9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041E99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1E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41E99"/>
    <w:rPr>
      <w:rFonts w:ascii="Arial" w:eastAsia="Times New Roman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1E99"/>
    <w:rPr>
      <w:rFonts w:ascii="Arial" w:eastAsia="Times New Roman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41E99"/>
  </w:style>
  <w:style w:type="character" w:customStyle="1" w:styleId="DateChar">
    <w:name w:val="Date Char"/>
    <w:basedOn w:val="DefaultParagraphFont"/>
    <w:link w:val="Date"/>
    <w:uiPriority w:val="99"/>
    <w:semiHidden/>
    <w:rsid w:val="00041E99"/>
    <w:rPr>
      <w:rFonts w:eastAsia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41E9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41E9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041E9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041E99"/>
    <w:rPr>
      <w:rFonts w:eastAsia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41E99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41E99"/>
    <w:rPr>
      <w:rFonts w:eastAsia="Times New Roman"/>
    </w:rPr>
  </w:style>
  <w:style w:type="paragraph" w:styleId="EnvelopeAddress">
    <w:name w:val="envelope address"/>
    <w:basedOn w:val="Normal"/>
    <w:uiPriority w:val="99"/>
    <w:semiHidden/>
    <w:unhideWhenUsed/>
    <w:rsid w:val="00041E9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041E9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041E9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041E99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41E9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41E99"/>
    <w:rPr>
      <w:rFonts w:ascii="Consolas" w:eastAsia="Times New Roman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041E99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041E99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041E99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041E99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041E99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041E99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041E99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041E9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1E9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1E99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041E9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041E9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041E9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041E9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041E99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041E99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041E99"/>
    <w:pPr>
      <w:numPr>
        <w:numId w:val="7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041E99"/>
    <w:pPr>
      <w:numPr>
        <w:numId w:val="8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041E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41E99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41E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41E9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41E99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041E99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041E9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041E99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041E99"/>
    <w:rPr>
      <w:rFonts w:eastAsia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41E9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41E99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041E9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1E99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041E99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041E99"/>
    <w:rPr>
      <w:rFonts w:eastAsia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041E9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041E99"/>
    <w:rPr>
      <w:rFonts w:eastAsia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1E9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41E99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041E9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041E99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041E9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1E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041E9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41E9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5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6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3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53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dward.hall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23.304_CR0061R4_(Rel-17)_5G_ProSe</cp:lastModifiedBy>
  <cp:revision>3</cp:revision>
  <cp:lastPrinted>2002-04-23T07:10:00Z</cp:lastPrinted>
  <dcterms:created xsi:type="dcterms:W3CDTF">2022-01-11T06:24:00Z</dcterms:created>
  <dcterms:modified xsi:type="dcterms:W3CDTF">2022-03-28T07:54:00Z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1637181122</vt:lpwstr>
  </property>
</Properties>
</file>